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E64629" w14:textId="77777777" w:rsidR="008E216C" w:rsidRDefault="008E216C">
      <w:pPr>
        <w:spacing w:line="360" w:lineRule="auto"/>
        <w:jc w:val="center"/>
        <w:rPr>
          <w:rFonts w:ascii="微软雅黑" w:eastAsia="微软雅黑" w:hAnsi="微软雅黑"/>
          <w:b/>
          <w:color w:val="323E4F"/>
          <w:sz w:val="100"/>
          <w:szCs w:val="100"/>
        </w:rPr>
      </w:pPr>
    </w:p>
    <w:p w14:paraId="441E8709" w14:textId="77777777" w:rsidR="008E216C" w:rsidRDefault="00D74EC9">
      <w:pPr>
        <w:spacing w:line="360" w:lineRule="auto"/>
        <w:jc w:val="center"/>
        <w:rPr>
          <w:rFonts w:ascii="微软雅黑" w:eastAsia="微软雅黑" w:hAnsi="微软雅黑"/>
          <w:b/>
          <w:color w:val="323E4F"/>
          <w:sz w:val="72"/>
          <w:szCs w:val="100"/>
        </w:rPr>
      </w:pPr>
      <w:r>
        <w:rPr>
          <w:noProof/>
        </w:rPr>
        <w:drawing>
          <wp:inline distT="0" distB="0" distL="0" distR="0" wp14:anchorId="2DDD6B62" wp14:editId="226D6B24">
            <wp:extent cx="2790908" cy="841434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0908" cy="841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2F2C93" w14:textId="77777777" w:rsidR="008E216C" w:rsidRDefault="00272AF9">
      <w:pPr>
        <w:spacing w:line="360" w:lineRule="auto"/>
        <w:jc w:val="center"/>
        <w:rPr>
          <w:rFonts w:ascii="黑体" w:eastAsia="黑体" w:hAnsi="黑体"/>
          <w:sz w:val="24"/>
        </w:rPr>
      </w:pPr>
      <w:r>
        <w:rPr>
          <w:rFonts w:ascii="微软雅黑" w:eastAsia="微软雅黑" w:hAnsi="微软雅黑" w:hint="eastAsia"/>
          <w:b/>
          <w:color w:val="323E4F"/>
          <w:sz w:val="56"/>
          <w:szCs w:val="100"/>
        </w:rPr>
        <w:t>顶岗实习管理</w:t>
      </w:r>
    </w:p>
    <w:p w14:paraId="46CDE81B" w14:textId="77777777" w:rsidR="00D74EC9" w:rsidRDefault="00D74EC9" w:rsidP="00D74EC9">
      <w:pPr>
        <w:spacing w:line="360" w:lineRule="auto"/>
        <w:jc w:val="center"/>
        <w:rPr>
          <w:rFonts w:ascii="宋体" w:hAnsi="宋体"/>
        </w:rPr>
      </w:pPr>
      <w:r>
        <w:rPr>
          <w:b/>
          <w:sz w:val="39"/>
        </w:rPr>
        <w:t>操作手册</w:t>
      </w:r>
    </w:p>
    <w:p w14:paraId="644E3271" w14:textId="77777777" w:rsidR="00D74EC9" w:rsidRDefault="00D74EC9" w:rsidP="00D74EC9">
      <w:pPr>
        <w:spacing w:line="360" w:lineRule="auto"/>
        <w:jc w:val="center"/>
        <w:rPr>
          <w:rFonts w:ascii="宋体" w:hAnsi="宋体"/>
        </w:rPr>
      </w:pPr>
      <w:r>
        <w:rPr>
          <w:rFonts w:hint="eastAsia"/>
          <w:b/>
          <w:sz w:val="39"/>
        </w:rPr>
        <w:t>（面向实习学生）</w:t>
      </w:r>
    </w:p>
    <w:p w14:paraId="26F202B4" w14:textId="77777777" w:rsidR="008E216C" w:rsidRPr="00D74EC9" w:rsidRDefault="008E216C">
      <w:pPr>
        <w:spacing w:line="360" w:lineRule="auto"/>
        <w:rPr>
          <w:rFonts w:ascii="宋体" w:hAnsi="宋体"/>
        </w:rPr>
      </w:pPr>
    </w:p>
    <w:p w14:paraId="2D5E6B37" w14:textId="77777777" w:rsidR="008E216C" w:rsidRDefault="008E216C">
      <w:pPr>
        <w:spacing w:line="360" w:lineRule="auto"/>
        <w:rPr>
          <w:rFonts w:ascii="宋体" w:hAnsi="宋体"/>
        </w:rPr>
      </w:pPr>
    </w:p>
    <w:p w14:paraId="1A43DCD2" w14:textId="77777777" w:rsidR="008E216C" w:rsidRDefault="008E216C">
      <w:pPr>
        <w:spacing w:line="360" w:lineRule="auto"/>
        <w:jc w:val="center"/>
        <w:rPr>
          <w:rFonts w:ascii="黑体" w:eastAsia="黑体" w:hAnsi="黑体"/>
          <w:b/>
          <w:sz w:val="40"/>
        </w:rPr>
      </w:pPr>
    </w:p>
    <w:p w14:paraId="387B34D6" w14:textId="77777777" w:rsidR="008E216C" w:rsidRDefault="008E216C">
      <w:pPr>
        <w:spacing w:line="360" w:lineRule="auto"/>
        <w:ind w:firstLineChars="550" w:firstLine="1320"/>
        <w:rPr>
          <w:rFonts w:ascii="黑体" w:eastAsia="黑体" w:hAnsi="黑体"/>
          <w:sz w:val="24"/>
        </w:rPr>
      </w:pPr>
    </w:p>
    <w:p w14:paraId="69A6D9B2" w14:textId="77777777" w:rsidR="008E216C" w:rsidRDefault="00272AF9">
      <w:pPr>
        <w:spacing w:line="360" w:lineRule="auto"/>
        <w:jc w:val="center"/>
        <w:rPr>
          <w:rFonts w:ascii="黑体" w:eastAsia="黑体" w:hAnsi="黑体"/>
          <w:sz w:val="24"/>
        </w:rPr>
      </w:pPr>
      <w:r>
        <w:rPr>
          <w:rFonts w:ascii="黑体" w:eastAsia="黑体" w:hAnsi="黑体"/>
          <w:noProof/>
          <w:sz w:val="24"/>
        </w:rPr>
        <w:drawing>
          <wp:inline distT="0" distB="0" distL="114300" distR="114300" wp14:anchorId="5AB40411" wp14:editId="470CDEA9">
            <wp:extent cx="2037715" cy="900430"/>
            <wp:effectExtent l="0" t="0" r="635" b="13970"/>
            <wp:docPr id="14" name="图片 61" descr="上下组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1" descr="上下组合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37715" cy="90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A6758" w14:textId="77777777" w:rsidR="008E216C" w:rsidRDefault="008E216C">
      <w:pPr>
        <w:spacing w:line="360" w:lineRule="auto"/>
        <w:jc w:val="center"/>
        <w:rPr>
          <w:rFonts w:ascii="宋体" w:hAnsi="宋体"/>
        </w:rPr>
      </w:pPr>
    </w:p>
    <w:p w14:paraId="615B611A" w14:textId="77777777" w:rsidR="00467910" w:rsidRDefault="00272AF9">
      <w:pPr>
        <w:spacing w:line="360" w:lineRule="auto"/>
        <w:jc w:val="center"/>
        <w:rPr>
          <w:noProof/>
        </w:rPr>
      </w:pPr>
      <w:r>
        <w:br w:type="page"/>
      </w:r>
      <w:r>
        <w:rPr>
          <w:b/>
          <w:bCs/>
          <w:sz w:val="44"/>
          <w:szCs w:val="44"/>
          <w:lang w:val="zh-CN"/>
        </w:rPr>
        <w:lastRenderedPageBreak/>
        <w:t>目录</w:t>
      </w:r>
      <w:r>
        <w:rPr>
          <w:rFonts w:ascii="Cambria" w:hAnsi="Cambria"/>
          <w:color w:val="365F91"/>
          <w:kern w:val="0"/>
          <w:sz w:val="28"/>
          <w:szCs w:val="28"/>
        </w:rPr>
        <w:fldChar w:fldCharType="begin"/>
      </w:r>
      <w:r>
        <w:instrText xml:space="preserve"> TOC \o "1-3" \h \z \u </w:instrText>
      </w:r>
      <w:r>
        <w:rPr>
          <w:rFonts w:ascii="Cambria" w:hAnsi="Cambria"/>
          <w:color w:val="365F91"/>
          <w:kern w:val="0"/>
          <w:sz w:val="28"/>
          <w:szCs w:val="28"/>
        </w:rPr>
        <w:fldChar w:fldCharType="separate"/>
      </w:r>
    </w:p>
    <w:p w14:paraId="09A8FCE3" w14:textId="77777777" w:rsidR="00467910" w:rsidRDefault="00000000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82031218" w:history="1">
        <w:r w:rsidR="00467910" w:rsidRPr="0062790B">
          <w:rPr>
            <w:rStyle w:val="ab"/>
            <w:noProof/>
          </w:rPr>
          <w:t>1</w:t>
        </w:r>
        <w:r w:rsidR="00467910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467910" w:rsidRPr="0062790B">
          <w:rPr>
            <w:rStyle w:val="ab"/>
            <w:rFonts w:hint="eastAsia"/>
            <w:noProof/>
          </w:rPr>
          <w:t>系统介绍</w:t>
        </w:r>
        <w:r w:rsidR="00467910">
          <w:rPr>
            <w:noProof/>
            <w:webHidden/>
          </w:rPr>
          <w:tab/>
        </w:r>
        <w:r w:rsidR="00467910">
          <w:rPr>
            <w:noProof/>
            <w:webHidden/>
          </w:rPr>
          <w:fldChar w:fldCharType="begin"/>
        </w:r>
        <w:r w:rsidR="00467910">
          <w:rPr>
            <w:noProof/>
            <w:webHidden/>
          </w:rPr>
          <w:instrText xml:space="preserve"> PAGEREF _Toc82031218 \h </w:instrText>
        </w:r>
        <w:r w:rsidR="00467910">
          <w:rPr>
            <w:noProof/>
            <w:webHidden/>
          </w:rPr>
        </w:r>
        <w:r w:rsidR="00467910">
          <w:rPr>
            <w:noProof/>
            <w:webHidden/>
          </w:rPr>
          <w:fldChar w:fldCharType="separate"/>
        </w:r>
        <w:r w:rsidR="00467910">
          <w:rPr>
            <w:noProof/>
            <w:webHidden/>
          </w:rPr>
          <w:t>3</w:t>
        </w:r>
        <w:r w:rsidR="00467910">
          <w:rPr>
            <w:noProof/>
            <w:webHidden/>
          </w:rPr>
          <w:fldChar w:fldCharType="end"/>
        </w:r>
      </w:hyperlink>
    </w:p>
    <w:p w14:paraId="32FA4D28" w14:textId="77777777" w:rsidR="00467910" w:rsidRDefault="00000000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82031219" w:history="1">
        <w:r w:rsidR="00467910" w:rsidRPr="0062790B">
          <w:rPr>
            <w:rStyle w:val="ab"/>
            <w:noProof/>
          </w:rPr>
          <w:t>2</w:t>
        </w:r>
        <w:r w:rsidR="00467910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467910" w:rsidRPr="0062790B">
          <w:rPr>
            <w:rStyle w:val="ab"/>
            <w:rFonts w:hint="eastAsia"/>
            <w:noProof/>
          </w:rPr>
          <w:t>电脑端系统使用</w:t>
        </w:r>
        <w:r w:rsidR="00467910">
          <w:rPr>
            <w:noProof/>
            <w:webHidden/>
          </w:rPr>
          <w:tab/>
        </w:r>
        <w:r w:rsidR="00467910">
          <w:rPr>
            <w:noProof/>
            <w:webHidden/>
          </w:rPr>
          <w:fldChar w:fldCharType="begin"/>
        </w:r>
        <w:r w:rsidR="00467910">
          <w:rPr>
            <w:noProof/>
            <w:webHidden/>
          </w:rPr>
          <w:instrText xml:space="preserve"> PAGEREF _Toc82031219 \h </w:instrText>
        </w:r>
        <w:r w:rsidR="00467910">
          <w:rPr>
            <w:noProof/>
            <w:webHidden/>
          </w:rPr>
        </w:r>
        <w:r w:rsidR="00467910">
          <w:rPr>
            <w:noProof/>
            <w:webHidden/>
          </w:rPr>
          <w:fldChar w:fldCharType="separate"/>
        </w:r>
        <w:r w:rsidR="00467910">
          <w:rPr>
            <w:noProof/>
            <w:webHidden/>
          </w:rPr>
          <w:t>3</w:t>
        </w:r>
        <w:r w:rsidR="00467910">
          <w:rPr>
            <w:noProof/>
            <w:webHidden/>
          </w:rPr>
          <w:fldChar w:fldCharType="end"/>
        </w:r>
      </w:hyperlink>
    </w:p>
    <w:p w14:paraId="476ED651" w14:textId="77777777" w:rsidR="00467910" w:rsidRDefault="00000000">
      <w:pPr>
        <w:pStyle w:val="TOC2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82031220" w:history="1">
        <w:r w:rsidR="00467910" w:rsidRPr="0062790B">
          <w:rPr>
            <w:rStyle w:val="ab"/>
            <w:noProof/>
          </w:rPr>
          <w:t>2.1</w:t>
        </w:r>
        <w:r w:rsidR="00467910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467910" w:rsidRPr="0062790B">
          <w:rPr>
            <w:rStyle w:val="ab"/>
            <w:rFonts w:hint="eastAsia"/>
            <w:noProof/>
          </w:rPr>
          <w:t>学生实习管理</w:t>
        </w:r>
        <w:r w:rsidR="00467910">
          <w:rPr>
            <w:noProof/>
            <w:webHidden/>
          </w:rPr>
          <w:tab/>
        </w:r>
        <w:r w:rsidR="00467910">
          <w:rPr>
            <w:noProof/>
            <w:webHidden/>
          </w:rPr>
          <w:fldChar w:fldCharType="begin"/>
        </w:r>
        <w:r w:rsidR="00467910">
          <w:rPr>
            <w:noProof/>
            <w:webHidden/>
          </w:rPr>
          <w:instrText xml:space="preserve"> PAGEREF _Toc82031220 \h </w:instrText>
        </w:r>
        <w:r w:rsidR="00467910">
          <w:rPr>
            <w:noProof/>
            <w:webHidden/>
          </w:rPr>
        </w:r>
        <w:r w:rsidR="00467910">
          <w:rPr>
            <w:noProof/>
            <w:webHidden/>
          </w:rPr>
          <w:fldChar w:fldCharType="separate"/>
        </w:r>
        <w:r w:rsidR="00467910">
          <w:rPr>
            <w:noProof/>
            <w:webHidden/>
          </w:rPr>
          <w:t>3</w:t>
        </w:r>
        <w:r w:rsidR="00467910">
          <w:rPr>
            <w:noProof/>
            <w:webHidden/>
          </w:rPr>
          <w:fldChar w:fldCharType="end"/>
        </w:r>
      </w:hyperlink>
    </w:p>
    <w:p w14:paraId="0220B2A7" w14:textId="77777777" w:rsidR="00467910" w:rsidRDefault="00000000">
      <w:pPr>
        <w:pStyle w:val="TOC2"/>
        <w:tabs>
          <w:tab w:val="left" w:pos="840"/>
          <w:tab w:val="right" w:leader="dot" w:pos="8296"/>
        </w:tabs>
        <w:rPr>
          <w:rFonts w:asciiTheme="minorHAnsi" w:eastAsiaTheme="minorEastAsia" w:hAnsiTheme="minorHAnsi" w:cstheme="minorBidi"/>
          <w:smallCaps w:val="0"/>
          <w:noProof/>
          <w:sz w:val="21"/>
          <w:szCs w:val="22"/>
        </w:rPr>
      </w:pPr>
      <w:hyperlink w:anchor="_Toc82031221" w:history="1">
        <w:r w:rsidR="00467910" w:rsidRPr="0062790B">
          <w:rPr>
            <w:rStyle w:val="ab"/>
            <w:noProof/>
          </w:rPr>
          <w:t>2.2</w:t>
        </w:r>
        <w:r w:rsidR="00467910">
          <w:rPr>
            <w:rFonts w:asciiTheme="minorHAnsi" w:eastAsiaTheme="minorEastAsia" w:hAnsiTheme="minorHAnsi" w:cstheme="minorBidi"/>
            <w:smallCaps w:val="0"/>
            <w:noProof/>
            <w:sz w:val="21"/>
            <w:szCs w:val="22"/>
          </w:rPr>
          <w:tab/>
        </w:r>
        <w:r w:rsidR="00467910" w:rsidRPr="0062790B">
          <w:rPr>
            <w:rStyle w:val="ab"/>
            <w:rFonts w:hint="eastAsia"/>
            <w:noProof/>
          </w:rPr>
          <w:t>签到预警查看</w:t>
        </w:r>
        <w:r w:rsidR="00467910">
          <w:rPr>
            <w:noProof/>
            <w:webHidden/>
          </w:rPr>
          <w:tab/>
        </w:r>
        <w:r w:rsidR="00467910">
          <w:rPr>
            <w:noProof/>
            <w:webHidden/>
          </w:rPr>
          <w:fldChar w:fldCharType="begin"/>
        </w:r>
        <w:r w:rsidR="00467910">
          <w:rPr>
            <w:noProof/>
            <w:webHidden/>
          </w:rPr>
          <w:instrText xml:space="preserve"> PAGEREF _Toc82031221 \h </w:instrText>
        </w:r>
        <w:r w:rsidR="00467910">
          <w:rPr>
            <w:noProof/>
            <w:webHidden/>
          </w:rPr>
        </w:r>
        <w:r w:rsidR="00467910">
          <w:rPr>
            <w:noProof/>
            <w:webHidden/>
          </w:rPr>
          <w:fldChar w:fldCharType="separate"/>
        </w:r>
        <w:r w:rsidR="00467910">
          <w:rPr>
            <w:noProof/>
            <w:webHidden/>
          </w:rPr>
          <w:t>7</w:t>
        </w:r>
        <w:r w:rsidR="00467910">
          <w:rPr>
            <w:noProof/>
            <w:webHidden/>
          </w:rPr>
          <w:fldChar w:fldCharType="end"/>
        </w:r>
      </w:hyperlink>
    </w:p>
    <w:p w14:paraId="3B72603F" w14:textId="77777777" w:rsidR="00467910" w:rsidRDefault="00000000">
      <w:pPr>
        <w:pStyle w:val="TOC1"/>
        <w:tabs>
          <w:tab w:val="left" w:pos="420"/>
          <w:tab w:val="right" w:leader="dot" w:pos="8296"/>
        </w:tabs>
        <w:rPr>
          <w:rFonts w:asciiTheme="minorHAnsi" w:eastAsiaTheme="minorEastAsia" w:hAnsiTheme="minorHAnsi" w:cstheme="minorBidi"/>
          <w:b w:val="0"/>
          <w:bCs w:val="0"/>
          <w:caps w:val="0"/>
          <w:noProof/>
          <w:sz w:val="21"/>
          <w:szCs w:val="22"/>
        </w:rPr>
      </w:pPr>
      <w:hyperlink w:anchor="_Toc82031222" w:history="1">
        <w:r w:rsidR="00467910" w:rsidRPr="0062790B">
          <w:rPr>
            <w:rStyle w:val="ab"/>
            <w:noProof/>
          </w:rPr>
          <w:t>3</w:t>
        </w:r>
        <w:r w:rsidR="00467910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1"/>
            <w:szCs w:val="22"/>
          </w:rPr>
          <w:tab/>
        </w:r>
        <w:r w:rsidR="00467910" w:rsidRPr="0062790B">
          <w:rPr>
            <w:rStyle w:val="ab"/>
            <w:rFonts w:hint="eastAsia"/>
            <w:noProof/>
          </w:rPr>
          <w:t>手机端系统使用</w:t>
        </w:r>
        <w:r w:rsidR="00467910">
          <w:rPr>
            <w:noProof/>
            <w:webHidden/>
          </w:rPr>
          <w:tab/>
        </w:r>
        <w:r w:rsidR="00467910">
          <w:rPr>
            <w:noProof/>
            <w:webHidden/>
          </w:rPr>
          <w:fldChar w:fldCharType="begin"/>
        </w:r>
        <w:r w:rsidR="00467910">
          <w:rPr>
            <w:noProof/>
            <w:webHidden/>
          </w:rPr>
          <w:instrText xml:space="preserve"> PAGEREF _Toc82031222 \h </w:instrText>
        </w:r>
        <w:r w:rsidR="00467910">
          <w:rPr>
            <w:noProof/>
            <w:webHidden/>
          </w:rPr>
        </w:r>
        <w:r w:rsidR="00467910">
          <w:rPr>
            <w:noProof/>
            <w:webHidden/>
          </w:rPr>
          <w:fldChar w:fldCharType="separate"/>
        </w:r>
        <w:r w:rsidR="00467910">
          <w:rPr>
            <w:noProof/>
            <w:webHidden/>
          </w:rPr>
          <w:t>8</w:t>
        </w:r>
        <w:r w:rsidR="00467910">
          <w:rPr>
            <w:noProof/>
            <w:webHidden/>
          </w:rPr>
          <w:fldChar w:fldCharType="end"/>
        </w:r>
      </w:hyperlink>
    </w:p>
    <w:p w14:paraId="2DE337D8" w14:textId="77777777" w:rsidR="008E216C" w:rsidRDefault="00272AF9">
      <w:pPr>
        <w:pStyle w:val="af"/>
        <w:spacing w:line="360" w:lineRule="auto"/>
      </w:pPr>
      <w:r>
        <w:fldChar w:fldCharType="end"/>
      </w:r>
    </w:p>
    <w:p w14:paraId="00E2139E" w14:textId="77777777" w:rsidR="008E216C" w:rsidRDefault="00272AF9">
      <w:pPr>
        <w:spacing w:line="360" w:lineRule="auto"/>
      </w:pPr>
      <w:r>
        <w:br w:type="page"/>
      </w:r>
    </w:p>
    <w:p w14:paraId="7C174613" w14:textId="77777777" w:rsidR="008E216C" w:rsidRDefault="00272AF9">
      <w:pPr>
        <w:pStyle w:val="1"/>
        <w:pageBreakBefore w:val="0"/>
        <w:spacing w:line="360" w:lineRule="auto"/>
        <w:ind w:left="431" w:hanging="431"/>
      </w:pPr>
      <w:bookmarkStart w:id="0" w:name="_Toc178389924"/>
      <w:bookmarkStart w:id="1" w:name="_Toc178153899"/>
      <w:bookmarkStart w:id="2" w:name="_Toc126782463"/>
      <w:bookmarkStart w:id="3" w:name="_Toc82031218"/>
      <w:bookmarkStart w:id="4" w:name="_Toc179969685"/>
      <w:bookmarkStart w:id="5" w:name="_Toc178246493"/>
      <w:bookmarkStart w:id="6" w:name="_Toc178752997"/>
      <w:r>
        <w:rPr>
          <w:rFonts w:hint="eastAsia"/>
        </w:rPr>
        <w:t>系统介绍</w:t>
      </w:r>
      <w:bookmarkEnd w:id="0"/>
      <w:bookmarkEnd w:id="1"/>
      <w:bookmarkEnd w:id="2"/>
      <w:bookmarkEnd w:id="3"/>
    </w:p>
    <w:p w14:paraId="23E83127" w14:textId="77777777" w:rsidR="008E216C" w:rsidRDefault="00272AF9">
      <w:pPr>
        <w:spacing w:before="0" w:beforeAutospacing="0" w:after="0" w:afterAutospacing="0" w:line="360" w:lineRule="auto"/>
        <w:ind w:firstLineChars="200" w:firstLine="420"/>
      </w:pPr>
      <w:r>
        <w:rPr>
          <w:rFonts w:hint="eastAsia"/>
        </w:rPr>
        <w:t>学生顶岗实习报名，学生角色主要查看实习信息、签到信息、岗位信息，填写日报、周报、月报及自主实习和岗位变更的申请等操作。</w:t>
      </w:r>
    </w:p>
    <w:p w14:paraId="1DB279EA" w14:textId="77777777" w:rsidR="008E216C" w:rsidRDefault="00467910">
      <w:pPr>
        <w:pStyle w:val="1"/>
        <w:pageBreakBefore w:val="0"/>
        <w:spacing w:line="360" w:lineRule="auto"/>
        <w:ind w:left="431" w:hanging="431"/>
      </w:pPr>
      <w:bookmarkStart w:id="7" w:name="_Toc178153902"/>
      <w:bookmarkStart w:id="8" w:name="_Toc178389927"/>
      <w:bookmarkStart w:id="9" w:name="_Toc82031219"/>
      <w:r>
        <w:rPr>
          <w:rFonts w:hint="eastAsia"/>
        </w:rPr>
        <w:t>电脑端系统使用</w:t>
      </w:r>
      <w:bookmarkEnd w:id="7"/>
      <w:bookmarkEnd w:id="8"/>
      <w:bookmarkEnd w:id="9"/>
    </w:p>
    <w:p w14:paraId="62FBCA31" w14:textId="77777777" w:rsidR="008E216C" w:rsidRDefault="00272AF9">
      <w:pPr>
        <w:pStyle w:val="2"/>
      </w:pPr>
      <w:bookmarkStart w:id="10" w:name="_Toc82031220"/>
      <w:r>
        <w:rPr>
          <w:rFonts w:hint="eastAsia"/>
        </w:rPr>
        <w:t>学生实习管理</w:t>
      </w:r>
      <w:bookmarkEnd w:id="10"/>
    </w:p>
    <w:p w14:paraId="70889EE0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路径：学生顶岗实习报名（</w:t>
      </w:r>
      <w:r>
        <w:rPr>
          <w:rFonts w:hint="eastAsia"/>
        </w:rPr>
        <w:t>APP</w:t>
      </w:r>
      <w:r>
        <w:rPr>
          <w:rFonts w:hint="eastAsia"/>
        </w:rPr>
        <w:t>）</w:t>
      </w:r>
      <w:r>
        <w:rPr>
          <w:rFonts w:hint="eastAsia"/>
        </w:rPr>
        <w:t xml:space="preserve">-&gt; </w:t>
      </w:r>
      <w:r>
        <w:rPr>
          <w:rFonts w:hint="eastAsia"/>
        </w:rPr>
        <w:t>学生实习管理</w:t>
      </w:r>
    </w:p>
    <w:p w14:paraId="4443F8DA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作用范围：查看我的实习计划信息</w:t>
      </w:r>
    </w:p>
    <w:p w14:paraId="7EAE983C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53C6D51B" wp14:editId="0DEA533D">
            <wp:extent cx="5271135" cy="2431415"/>
            <wp:effectExtent l="0" t="0" r="5715" b="6985"/>
            <wp:docPr id="25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31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33C39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详情：查看计划信息、实习信息以及当前职位信息</w:t>
      </w:r>
    </w:p>
    <w:p w14:paraId="7BFA0516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71880A3F" wp14:editId="0AFE10D8">
            <wp:extent cx="5266055" cy="2127250"/>
            <wp:effectExtent l="0" t="0" r="10795" b="6350"/>
            <wp:docPr id="2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2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2078A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4FD8EEFB" wp14:editId="5054FC15">
            <wp:extent cx="5271135" cy="2153920"/>
            <wp:effectExtent l="0" t="0" r="5715" b="17780"/>
            <wp:docPr id="27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81E5D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实习记录：查看我的实习计划下所有实习记录，点击详情可以查看具体职位的信息</w:t>
      </w:r>
    </w:p>
    <w:p w14:paraId="52819878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675796DB" wp14:editId="2643389C">
            <wp:extent cx="5271135" cy="2259330"/>
            <wp:effectExtent l="0" t="0" r="5715" b="7620"/>
            <wp:docPr id="28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326C2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7BDF8578" wp14:editId="491053C4">
            <wp:extent cx="5267325" cy="2002155"/>
            <wp:effectExtent l="0" t="0" r="9525" b="17145"/>
            <wp:docPr id="29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2CEEB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实习变更：可以申请变更岗位，点击变更，弹出变更信息表单。</w:t>
      </w:r>
    </w:p>
    <w:p w14:paraId="0BB90389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126A53C2" wp14:editId="141BECE1">
            <wp:extent cx="5263515" cy="2127885"/>
            <wp:effectExtent l="0" t="0" r="13335" b="5715"/>
            <wp:docPr id="3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96367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0E5B3E72" wp14:editId="5D77528F">
            <wp:extent cx="5272405" cy="2680335"/>
            <wp:effectExtent l="0" t="0" r="4445" b="5715"/>
            <wp:docPr id="3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8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74EF1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报告管理：用于查看和新增日报、周报、月报</w:t>
      </w:r>
    </w:p>
    <w:p w14:paraId="7D9C5C4C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45A72C2A" wp14:editId="39561688">
            <wp:extent cx="5262880" cy="2205355"/>
            <wp:effectExtent l="0" t="0" r="13970" b="4445"/>
            <wp:docPr id="33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DCD69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36AB3FFD" wp14:editId="62C2ABEB">
            <wp:extent cx="5273675" cy="2409825"/>
            <wp:effectExtent l="0" t="0" r="3175" b="9525"/>
            <wp:docPr id="3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E3473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实习总结：</w:t>
      </w:r>
    </w:p>
    <w:p w14:paraId="4CFEEAA1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614A3C7F" wp14:editId="77FFC414">
            <wp:extent cx="5262880" cy="2332990"/>
            <wp:effectExtent l="0" t="0" r="13970" b="10160"/>
            <wp:docPr id="3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C0DEF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实习单位评价：</w:t>
      </w:r>
    </w:p>
    <w:p w14:paraId="342F75CC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2A121B58" wp14:editId="13AFBDFD">
            <wp:extent cx="5266690" cy="2164080"/>
            <wp:effectExtent l="0" t="0" r="10160" b="7620"/>
            <wp:docPr id="3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6E323" w14:textId="77777777" w:rsidR="008E216C" w:rsidRDefault="00272AF9">
      <w:pPr>
        <w:spacing w:line="360" w:lineRule="auto"/>
        <w:ind w:firstLine="420"/>
      </w:pPr>
      <w:r>
        <w:rPr>
          <w:noProof/>
        </w:rPr>
        <w:drawing>
          <wp:inline distT="0" distB="0" distL="114300" distR="114300" wp14:anchorId="58183D2B" wp14:editId="34EF858B">
            <wp:extent cx="5269230" cy="2449830"/>
            <wp:effectExtent l="0" t="0" r="7620" b="7620"/>
            <wp:docPr id="3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68E4" w14:textId="77777777" w:rsidR="008E216C" w:rsidRDefault="00272AF9">
      <w:pPr>
        <w:pStyle w:val="2"/>
      </w:pPr>
      <w:bookmarkStart w:id="11" w:name="_Toc82031221"/>
      <w:r>
        <w:rPr>
          <w:rFonts w:hint="eastAsia"/>
        </w:rPr>
        <w:t>签到预警查看</w:t>
      </w:r>
      <w:bookmarkEnd w:id="11"/>
    </w:p>
    <w:p w14:paraId="1C38CEFE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路径：学生顶岗实习报名（</w:t>
      </w:r>
      <w:r>
        <w:rPr>
          <w:rFonts w:hint="eastAsia"/>
        </w:rPr>
        <w:t>APP</w:t>
      </w:r>
      <w:r>
        <w:rPr>
          <w:rFonts w:hint="eastAsia"/>
        </w:rPr>
        <w:t>）</w:t>
      </w:r>
      <w:r>
        <w:rPr>
          <w:rFonts w:hint="eastAsia"/>
        </w:rPr>
        <w:t xml:space="preserve">-&gt; </w:t>
      </w:r>
      <w:r>
        <w:rPr>
          <w:rFonts w:hint="eastAsia"/>
        </w:rPr>
        <w:t>签到预警查看</w:t>
      </w:r>
    </w:p>
    <w:p w14:paraId="4A69A9C9" w14:textId="77777777" w:rsidR="008E216C" w:rsidRDefault="00272AF9">
      <w:pPr>
        <w:spacing w:line="360" w:lineRule="auto"/>
        <w:ind w:firstLine="420"/>
      </w:pPr>
      <w:r>
        <w:rPr>
          <w:rFonts w:hint="eastAsia"/>
        </w:rPr>
        <w:t>作用范围：查看我的签到信息和预警信息</w:t>
      </w:r>
    </w:p>
    <w:p w14:paraId="52A350BF" w14:textId="77777777" w:rsidR="008E216C" w:rsidRDefault="00272AF9">
      <w:pPr>
        <w:ind w:firstLine="420"/>
      </w:pPr>
      <w:r>
        <w:rPr>
          <w:noProof/>
        </w:rPr>
        <w:drawing>
          <wp:inline distT="0" distB="0" distL="114300" distR="114300" wp14:anchorId="63E3070D" wp14:editId="17926A99">
            <wp:extent cx="5274310" cy="2389505"/>
            <wp:effectExtent l="0" t="0" r="2540" b="10795"/>
            <wp:docPr id="3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D8939" w14:textId="77777777" w:rsidR="008E216C" w:rsidRDefault="00272AF9" w:rsidP="00B97594">
      <w:pPr>
        <w:ind w:firstLine="420"/>
      </w:pPr>
      <w:r>
        <w:rPr>
          <w:noProof/>
        </w:rPr>
        <w:drawing>
          <wp:inline distT="0" distB="0" distL="114300" distR="114300" wp14:anchorId="67102022" wp14:editId="70ADAD2A">
            <wp:extent cx="5271135" cy="2393950"/>
            <wp:effectExtent l="0" t="0" r="5715" b="6350"/>
            <wp:docPr id="4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647BE" w14:textId="77777777" w:rsidR="00467910" w:rsidRDefault="00467910" w:rsidP="00467910">
      <w:pPr>
        <w:pStyle w:val="1"/>
        <w:pageBreakBefore w:val="0"/>
        <w:spacing w:line="360" w:lineRule="auto"/>
        <w:ind w:left="431" w:hanging="431"/>
      </w:pPr>
      <w:bookmarkStart w:id="12" w:name="_Toc82031222"/>
      <w:r>
        <w:rPr>
          <w:rFonts w:hint="eastAsia"/>
        </w:rPr>
        <w:t>手机端系统使用</w:t>
      </w:r>
      <w:bookmarkEnd w:id="12"/>
    </w:p>
    <w:p w14:paraId="7FDB1D69" w14:textId="77777777" w:rsidR="00467910" w:rsidRDefault="00467910" w:rsidP="00467910">
      <w:pPr>
        <w:pStyle w:val="af1"/>
        <w:spacing w:beforeLines="50" w:before="156" w:afterLines="50" w:after="156"/>
        <w:ind w:left="-371" w:firstLineChars="0" w:firstLine="0"/>
      </w:pPr>
      <w:r>
        <w:rPr>
          <w:rFonts w:hint="eastAsia"/>
        </w:rPr>
        <w:t>1</w:t>
      </w:r>
      <w:r>
        <w:rPr>
          <w:rFonts w:hint="eastAsia"/>
        </w:rPr>
        <w:t>、</w:t>
      </w:r>
      <w:r>
        <w:t>用手机浏览器扫描如下图</w:t>
      </w:r>
      <w:r>
        <w:rPr>
          <w:rFonts w:hint="eastAsia"/>
        </w:rPr>
        <w:t>1</w:t>
      </w:r>
      <w:r>
        <w:rPr>
          <w:rFonts w:hint="eastAsia"/>
        </w:rPr>
        <w:t>中的二维码，下载并安装“今日校园”</w:t>
      </w:r>
      <w:r>
        <w:rPr>
          <w:rFonts w:hint="eastAsia"/>
        </w:rPr>
        <w:t>app</w:t>
      </w:r>
    </w:p>
    <w:p w14:paraId="140439BC" w14:textId="77777777" w:rsidR="00467910" w:rsidRDefault="00467910" w:rsidP="00467910">
      <w:pPr>
        <w:ind w:firstLine="420"/>
        <w:jc w:val="center"/>
      </w:pPr>
      <w:r>
        <w:rPr>
          <w:noProof/>
        </w:rPr>
        <w:drawing>
          <wp:inline distT="0" distB="0" distL="0" distR="0" wp14:anchorId="51D904EA" wp14:editId="0D9E6B23">
            <wp:extent cx="2124075" cy="2107800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30476" cy="2114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7AD0E" w14:textId="77777777" w:rsidR="00467910" w:rsidRDefault="00467910" w:rsidP="00467910">
      <w:pPr>
        <w:ind w:firstLine="420"/>
        <w:jc w:val="center"/>
      </w:pPr>
      <w:r>
        <w:rPr>
          <w:rFonts w:hint="eastAsia"/>
        </w:rPr>
        <w:t>图</w:t>
      </w:r>
      <w:r>
        <w:rPr>
          <w:rFonts w:hint="eastAsia"/>
        </w:rPr>
        <w:t>1</w:t>
      </w:r>
    </w:p>
    <w:p w14:paraId="6A2697B3" w14:textId="77777777" w:rsidR="00467910" w:rsidRPr="00B77470" w:rsidRDefault="00467910" w:rsidP="00467910">
      <w:pPr>
        <w:pStyle w:val="af1"/>
        <w:spacing w:beforeLines="50" w:before="156" w:afterLines="50" w:after="156"/>
        <w:ind w:left="-371" w:firstLineChars="0" w:firstLine="0"/>
      </w:pPr>
      <w:r>
        <w:rPr>
          <w:rFonts w:hint="eastAsia"/>
        </w:rPr>
        <w:t>2</w:t>
      </w:r>
      <w:r>
        <w:rPr>
          <w:rFonts w:hint="eastAsia"/>
        </w:rPr>
        <w:t>、打开“今日校园”</w:t>
      </w:r>
      <w:r>
        <w:rPr>
          <w:rFonts w:hint="eastAsia"/>
        </w:rPr>
        <w:t>app</w:t>
      </w:r>
      <w:r>
        <w:rPr>
          <w:rFonts w:hint="eastAsia"/>
        </w:rPr>
        <w:t>，在下图</w:t>
      </w:r>
      <w:r>
        <w:rPr>
          <w:rFonts w:hint="eastAsia"/>
        </w:rPr>
        <w:t>2</w:t>
      </w:r>
      <w:r>
        <w:rPr>
          <w:rFonts w:hint="eastAsia"/>
        </w:rPr>
        <w:t>的页面中点击左下角的【学工号】图标，进入下图</w:t>
      </w:r>
      <w:r>
        <w:rPr>
          <w:rFonts w:hint="eastAsia"/>
        </w:rPr>
        <w:t>3</w:t>
      </w:r>
      <w:r>
        <w:rPr>
          <w:rFonts w:hint="eastAsia"/>
        </w:rPr>
        <w:t>的页面。</w:t>
      </w:r>
    </w:p>
    <w:p w14:paraId="65968EE9" w14:textId="77777777" w:rsidR="00467910" w:rsidRDefault="00467910" w:rsidP="00467910">
      <w:pPr>
        <w:widowControl/>
        <w:jc w:val="center"/>
        <w:rPr>
          <w:sz w:val="22"/>
        </w:rPr>
      </w:pPr>
      <w:r w:rsidRPr="00B77470">
        <w:rPr>
          <w:noProof/>
        </w:rPr>
        <w:drawing>
          <wp:inline distT="0" distB="0" distL="0" distR="0" wp14:anchorId="1180E74C" wp14:editId="6F53FCC0">
            <wp:extent cx="2508250" cy="4152900"/>
            <wp:effectExtent l="0" t="0" r="6350" b="0"/>
            <wp:docPr id="1" name="图片 1" descr="C:\Users\wisedu\AppData\Local\Temp\WeChat Files\bb117ac6d8da4238d9a5e662480de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sedu\AppData\Local\Temp\WeChat Files\bb117ac6d8da4238d9a5e662480def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779" cy="4167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560A0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2</w:t>
      </w:r>
    </w:p>
    <w:p w14:paraId="6F88CE1D" w14:textId="77777777" w:rsidR="00467910" w:rsidRDefault="00467910" w:rsidP="00467910">
      <w:pPr>
        <w:pStyle w:val="af1"/>
        <w:spacing w:beforeLines="50" w:before="156" w:afterLines="50" w:after="156"/>
        <w:ind w:left="-371" w:firstLineChars="0" w:firstLine="0"/>
      </w:pPr>
      <w:r>
        <w:rPr>
          <w:rFonts w:hint="eastAsia"/>
        </w:rPr>
        <w:t>3</w:t>
      </w:r>
      <w:r>
        <w:rPr>
          <w:rFonts w:hint="eastAsia"/>
        </w:rPr>
        <w:t>、在下图</w:t>
      </w:r>
      <w:r>
        <w:rPr>
          <w:rFonts w:hint="eastAsia"/>
        </w:rPr>
        <w:t>3</w:t>
      </w:r>
      <w:r>
        <w:rPr>
          <w:rFonts w:hint="eastAsia"/>
        </w:rPr>
        <w:t>中，点击右上角的【切换】按钮，进入到图</w:t>
      </w:r>
      <w:r>
        <w:rPr>
          <w:rFonts w:hint="eastAsia"/>
        </w:rPr>
        <w:t>4</w:t>
      </w:r>
      <w:r>
        <w:rPr>
          <w:rFonts w:hint="eastAsia"/>
        </w:rPr>
        <w:t>的页面。</w:t>
      </w:r>
    </w:p>
    <w:p w14:paraId="6E580F44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4A1CFF18" wp14:editId="5573055F">
            <wp:extent cx="2209105" cy="3476625"/>
            <wp:effectExtent l="0" t="0" r="127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11189" cy="347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E90B9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3</w:t>
      </w:r>
    </w:p>
    <w:p w14:paraId="3812EE23" w14:textId="77777777" w:rsidR="00467910" w:rsidRDefault="00467910" w:rsidP="00467910">
      <w:pPr>
        <w:pStyle w:val="af1"/>
        <w:spacing w:beforeLines="50" w:before="156" w:afterLines="50" w:after="156"/>
        <w:ind w:left="-371" w:firstLineChars="0" w:firstLine="0"/>
        <w:jc w:val="left"/>
      </w:pPr>
      <w:r>
        <w:t>4</w:t>
      </w:r>
      <w:r>
        <w:rPr>
          <w:rFonts w:hint="eastAsia"/>
        </w:rPr>
        <w:t>、在下图</w:t>
      </w:r>
      <w:r>
        <w:rPr>
          <w:rFonts w:hint="eastAsia"/>
        </w:rPr>
        <w:t>4</w:t>
      </w:r>
      <w:r>
        <w:rPr>
          <w:rFonts w:hint="eastAsia"/>
        </w:rPr>
        <w:t>中，点击“搜索”功能，输入</w:t>
      </w:r>
      <w:r w:rsidRPr="006D7D8C">
        <w:rPr>
          <w:rFonts w:hint="eastAsia"/>
          <w:highlight w:val="yellow"/>
        </w:rPr>
        <w:t>“盐城工业职业技术学院”</w:t>
      </w:r>
      <w:r>
        <w:rPr>
          <w:rFonts w:hint="eastAsia"/>
        </w:rPr>
        <w:t>并点击后显示图</w:t>
      </w:r>
      <w:r>
        <w:rPr>
          <w:rFonts w:hint="eastAsia"/>
        </w:rPr>
        <w:t>5</w:t>
      </w:r>
      <w:r>
        <w:rPr>
          <w:rFonts w:hint="eastAsia"/>
        </w:rPr>
        <w:t>的页面</w:t>
      </w:r>
    </w:p>
    <w:p w14:paraId="494681E4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38A1FC8E" wp14:editId="3962B4C5">
            <wp:extent cx="1877225" cy="3190875"/>
            <wp:effectExtent l="0" t="0" r="889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90285" cy="3213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1E51D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4</w:t>
      </w:r>
    </w:p>
    <w:p w14:paraId="4AEF68D8" w14:textId="77777777" w:rsidR="00467910" w:rsidRDefault="00467910" w:rsidP="00467910">
      <w:pPr>
        <w:pStyle w:val="af1"/>
        <w:spacing w:beforeLines="50" w:before="156" w:afterLines="50" w:after="156"/>
        <w:ind w:left="-371" w:firstLineChars="0" w:firstLine="0"/>
        <w:jc w:val="left"/>
      </w:pPr>
      <w:r>
        <w:rPr>
          <w:rFonts w:hint="eastAsia"/>
        </w:rPr>
        <w:t>5</w:t>
      </w:r>
      <w:r>
        <w:rPr>
          <w:rFonts w:hint="eastAsia"/>
        </w:rPr>
        <w:t>、在下图</w:t>
      </w:r>
      <w:r>
        <w:rPr>
          <w:rFonts w:hint="eastAsia"/>
        </w:rPr>
        <w:t>5</w:t>
      </w:r>
      <w:r>
        <w:rPr>
          <w:rFonts w:hint="eastAsia"/>
        </w:rPr>
        <w:t>中，分别输入本人登录电脑端办事大厅的用户名和密码，点击【登录】按钮进入图</w:t>
      </w:r>
      <w:r>
        <w:t>6</w:t>
      </w:r>
      <w:r>
        <w:t>所示的页面</w:t>
      </w:r>
      <w:r>
        <w:rPr>
          <w:rFonts w:hint="eastAsia"/>
        </w:rPr>
        <w:t>。</w:t>
      </w:r>
    </w:p>
    <w:p w14:paraId="5D96021B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1ABDB399" wp14:editId="7A9FB9BD">
            <wp:extent cx="2047875" cy="3057297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75850" cy="309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BA544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5</w:t>
      </w:r>
    </w:p>
    <w:p w14:paraId="2B600B47" w14:textId="77777777" w:rsidR="00467910" w:rsidRDefault="00467910" w:rsidP="00467910">
      <w:pPr>
        <w:pStyle w:val="af1"/>
        <w:spacing w:beforeLines="50" w:before="156" w:afterLines="50" w:after="156"/>
        <w:ind w:left="-371" w:firstLineChars="0" w:firstLine="0"/>
        <w:jc w:val="left"/>
      </w:pPr>
      <w:r>
        <w:t>6</w:t>
      </w:r>
      <w:r>
        <w:rPr>
          <w:rFonts w:hint="eastAsia"/>
        </w:rPr>
        <w:t>、</w:t>
      </w:r>
      <w:r>
        <w:t>按照互联网法律法规要求</w:t>
      </w:r>
      <w:r>
        <w:rPr>
          <w:rFonts w:hint="eastAsia"/>
        </w:rPr>
        <w:t>，</w:t>
      </w:r>
      <w:r>
        <w:t>登录云端</w:t>
      </w:r>
      <w:r>
        <w:t>app</w:t>
      </w:r>
      <w:r>
        <w:t>需要绑定个人手机号</w:t>
      </w:r>
      <w:r>
        <w:rPr>
          <w:rFonts w:hint="eastAsia"/>
        </w:rPr>
        <w:t>，</w:t>
      </w:r>
      <w:r>
        <w:t>因此在图</w:t>
      </w:r>
      <w:r>
        <w:rPr>
          <w:rFonts w:hint="eastAsia"/>
        </w:rPr>
        <w:t>6</w:t>
      </w:r>
      <w:r>
        <w:rPr>
          <w:rFonts w:hint="eastAsia"/>
        </w:rPr>
        <w:t>中输入本人常用的手机号及短信验证码后，点击【确认绑定】按钮即可进入学校的今日校园。</w:t>
      </w:r>
    </w:p>
    <w:p w14:paraId="1E9D7A03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5CA57A99" wp14:editId="535D31FF">
            <wp:extent cx="2047875" cy="28956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68178" cy="292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E890D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6</w:t>
      </w:r>
    </w:p>
    <w:p w14:paraId="37BC87E6" w14:textId="77777777" w:rsidR="00467910" w:rsidRDefault="00467910" w:rsidP="00467910">
      <w:pPr>
        <w:widowControl/>
        <w:jc w:val="left"/>
        <w:rPr>
          <w:sz w:val="22"/>
        </w:rPr>
      </w:pPr>
      <w:r>
        <w:rPr>
          <w:sz w:val="22"/>
        </w:rPr>
        <w:t>7</w:t>
      </w:r>
      <w:r>
        <w:rPr>
          <w:rFonts w:hint="eastAsia"/>
          <w:sz w:val="22"/>
        </w:rPr>
        <w:t>、登录“今日校园”之后，在下图</w:t>
      </w:r>
      <w:r>
        <w:rPr>
          <w:rFonts w:hint="eastAsia"/>
          <w:sz w:val="22"/>
        </w:rPr>
        <w:t>7</w:t>
      </w:r>
      <w:r>
        <w:rPr>
          <w:rFonts w:hint="eastAsia"/>
          <w:sz w:val="22"/>
        </w:rPr>
        <w:t>的页面中，切换到【服务】菜单，在教务服务下找到“学生顶岗实习”图标，点击进入下图</w:t>
      </w:r>
      <w:r>
        <w:rPr>
          <w:rFonts w:hint="eastAsia"/>
          <w:sz w:val="22"/>
        </w:rPr>
        <w:t>8</w:t>
      </w:r>
      <w:r>
        <w:rPr>
          <w:rFonts w:hint="eastAsia"/>
          <w:sz w:val="22"/>
        </w:rPr>
        <w:t>的顶岗实习页面，具体的功能同电脑端类似，不再赘述。</w:t>
      </w:r>
    </w:p>
    <w:p w14:paraId="56B643AB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3953EB7D" wp14:editId="637DEACE">
            <wp:extent cx="1914525" cy="362829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27082" cy="3652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ECB0B" w14:textId="77777777" w:rsidR="00467910" w:rsidRDefault="00467910" w:rsidP="00467910">
      <w:pPr>
        <w:widowControl/>
        <w:jc w:val="center"/>
        <w:rPr>
          <w:sz w:val="22"/>
        </w:rPr>
      </w:pPr>
      <w:r>
        <w:rPr>
          <w:sz w:val="22"/>
        </w:rPr>
        <w:t>图</w:t>
      </w:r>
      <w:r>
        <w:rPr>
          <w:rFonts w:hint="eastAsia"/>
          <w:sz w:val="22"/>
        </w:rPr>
        <w:t>7</w:t>
      </w:r>
    </w:p>
    <w:p w14:paraId="4ED02941" w14:textId="77777777" w:rsidR="00467910" w:rsidRDefault="00467910" w:rsidP="00467910">
      <w:pPr>
        <w:widowControl/>
        <w:jc w:val="center"/>
        <w:rPr>
          <w:sz w:val="22"/>
        </w:rPr>
      </w:pPr>
      <w:r>
        <w:rPr>
          <w:noProof/>
        </w:rPr>
        <w:drawing>
          <wp:inline distT="0" distB="0" distL="0" distR="0" wp14:anchorId="70A5DD37" wp14:editId="262474E7">
            <wp:extent cx="1942762" cy="3800475"/>
            <wp:effectExtent l="0" t="0" r="63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51140" cy="381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8EA9" w14:textId="77777777" w:rsidR="00467910" w:rsidRPr="00467910" w:rsidRDefault="00467910" w:rsidP="00467910">
      <w:pPr>
        <w:widowControl/>
        <w:jc w:val="center"/>
        <w:rPr>
          <w:sz w:val="22"/>
        </w:rPr>
      </w:pPr>
      <w:r>
        <w:rPr>
          <w:rFonts w:hint="eastAsia"/>
          <w:sz w:val="22"/>
        </w:rPr>
        <w:t>图</w:t>
      </w:r>
      <w:r>
        <w:rPr>
          <w:rFonts w:hint="eastAsia"/>
          <w:sz w:val="22"/>
        </w:rPr>
        <w:t>8</w:t>
      </w:r>
    </w:p>
    <w:p w14:paraId="762CC062" w14:textId="77777777" w:rsidR="008E216C" w:rsidRPr="00467910" w:rsidRDefault="00272AF9" w:rsidP="00467910">
      <w:pPr>
        <w:spacing w:line="360" w:lineRule="auto"/>
        <w:jc w:val="right"/>
        <w:rPr>
          <w:b/>
        </w:rPr>
      </w:pPr>
      <w:r>
        <w:rPr>
          <w:rFonts w:hint="eastAsia"/>
          <w:b/>
        </w:rPr>
        <w:t>＝＝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文档结束</w:t>
      </w:r>
      <w:r>
        <w:rPr>
          <w:rFonts w:hint="eastAsia"/>
          <w:b/>
        </w:rPr>
        <w:t xml:space="preserve"> </w:t>
      </w:r>
      <w:r>
        <w:rPr>
          <w:rFonts w:hint="eastAsia"/>
          <w:b/>
        </w:rPr>
        <w:t>＝＝</w:t>
      </w:r>
      <w:bookmarkEnd w:id="4"/>
      <w:bookmarkEnd w:id="5"/>
      <w:bookmarkEnd w:id="6"/>
    </w:p>
    <w:sectPr w:rsidR="008E216C" w:rsidRPr="00467910">
      <w:headerReference w:type="default" r:id="rId32"/>
      <w:footerReference w:type="even" r:id="rId33"/>
      <w:footerReference w:type="default" r:id="rId34"/>
      <w:footerReference w:type="first" r:id="rId35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E06E41D" w14:textId="77777777" w:rsidR="00752813" w:rsidRDefault="00752813">
      <w:pPr>
        <w:spacing w:before="0" w:after="0"/>
      </w:pPr>
      <w:r>
        <w:separator/>
      </w:r>
    </w:p>
  </w:endnote>
  <w:endnote w:type="continuationSeparator" w:id="0">
    <w:p w14:paraId="2F4D730C" w14:textId="77777777" w:rsidR="00752813" w:rsidRDefault="0075281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5617E7" w14:textId="77777777" w:rsidR="008E216C" w:rsidRDefault="008E216C">
    <w:pPr>
      <w:pStyle w:val="a5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Ind w:w="103" w:type="dxa"/>
      <w:tblBorders>
        <w:top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8285"/>
    </w:tblGrid>
    <w:tr w:rsidR="008E216C" w14:paraId="2BA5A9F8" w14:textId="77777777">
      <w:trPr>
        <w:trHeight w:val="300"/>
      </w:trPr>
      <w:tc>
        <w:tcPr>
          <w:tcW w:w="8285" w:type="dxa"/>
          <w:noWrap/>
          <w:vAlign w:val="center"/>
        </w:tcPr>
        <w:p w14:paraId="468306B8" w14:textId="3FA432E1" w:rsidR="008E216C" w:rsidRDefault="00272AF9">
          <w:pPr>
            <w:widowControl/>
            <w:spacing w:before="0" w:beforeAutospacing="0" w:after="0" w:afterAutospacing="0"/>
            <w:jc w:val="center"/>
            <w:rPr>
              <w:rFonts w:ascii="宋体" w:hAnsi="宋体" w:cs="Arial"/>
              <w:kern w:val="0"/>
              <w:sz w:val="18"/>
              <w:szCs w:val="18"/>
            </w:rPr>
          </w:pPr>
          <w:r>
            <w:rPr>
              <w:rFonts w:ascii="宋体" w:hAnsi="宋体" w:cs="Arial" w:hint="eastAsia"/>
              <w:kern w:val="0"/>
              <w:sz w:val="18"/>
              <w:szCs w:val="18"/>
            </w:rPr>
            <w:t xml:space="preserve">第 </w:t>
          </w:r>
          <w:r>
            <w:rPr>
              <w:sz w:val="18"/>
              <w:szCs w:val="18"/>
            </w:rPr>
            <w:fldChar w:fldCharType="begin"/>
          </w:r>
          <w:r>
            <w:rPr>
              <w:rStyle w:val="aa"/>
              <w:sz w:val="18"/>
              <w:szCs w:val="18"/>
            </w:rPr>
            <w:instrText xml:space="preserve"> PAGE  \* Arabic </w:instrText>
          </w:r>
          <w:r>
            <w:rPr>
              <w:sz w:val="18"/>
              <w:szCs w:val="18"/>
            </w:rPr>
            <w:fldChar w:fldCharType="separate"/>
          </w:r>
          <w:r w:rsidR="006A0B9A">
            <w:rPr>
              <w:rStyle w:val="aa"/>
              <w:noProof/>
              <w:sz w:val="18"/>
              <w:szCs w:val="18"/>
            </w:rPr>
            <w:t>13</w:t>
          </w:r>
          <w:r>
            <w:rPr>
              <w:sz w:val="18"/>
              <w:szCs w:val="18"/>
            </w:rPr>
            <w:fldChar w:fldCharType="end"/>
          </w:r>
          <w:r>
            <w:rPr>
              <w:rStyle w:val="aa"/>
              <w:rFonts w:hint="eastAsia"/>
              <w:sz w:val="18"/>
              <w:szCs w:val="18"/>
            </w:rPr>
            <w:t xml:space="preserve"> </w:t>
          </w:r>
          <w:r>
            <w:rPr>
              <w:rStyle w:val="aa"/>
              <w:rFonts w:hint="eastAsia"/>
              <w:sz w:val="18"/>
              <w:szCs w:val="18"/>
            </w:rPr>
            <w:t>页，共</w:t>
          </w:r>
          <w:r>
            <w:rPr>
              <w:rStyle w:val="aa"/>
              <w:rFonts w:hint="eastAsia"/>
              <w:sz w:val="18"/>
              <w:szCs w:val="18"/>
            </w:rPr>
            <w:t xml:space="preserve"> </w:t>
          </w:r>
          <w:r>
            <w:rPr>
              <w:sz w:val="18"/>
              <w:szCs w:val="18"/>
            </w:rPr>
            <w:fldChar w:fldCharType="begin"/>
          </w:r>
          <w:r>
            <w:rPr>
              <w:rStyle w:val="aa"/>
              <w:sz w:val="18"/>
              <w:szCs w:val="18"/>
            </w:rPr>
            <w:instrText xml:space="preserve"> SECTIONPAGES  \* Arabic </w:instrText>
          </w:r>
          <w:r>
            <w:rPr>
              <w:sz w:val="18"/>
              <w:szCs w:val="18"/>
            </w:rPr>
            <w:fldChar w:fldCharType="separate"/>
          </w:r>
          <w:r w:rsidR="00000000">
            <w:rPr>
              <w:rStyle w:val="aa"/>
              <w:noProof/>
              <w:sz w:val="18"/>
              <w:szCs w:val="18"/>
            </w:rPr>
            <w:t>1</w:t>
          </w:r>
          <w:r>
            <w:rPr>
              <w:sz w:val="18"/>
              <w:szCs w:val="18"/>
            </w:rPr>
            <w:fldChar w:fldCharType="end"/>
          </w:r>
          <w:r>
            <w:rPr>
              <w:rStyle w:val="aa"/>
              <w:rFonts w:hint="eastAsia"/>
              <w:sz w:val="18"/>
              <w:szCs w:val="18"/>
            </w:rPr>
            <w:t xml:space="preserve"> </w:t>
          </w:r>
          <w:r>
            <w:rPr>
              <w:rStyle w:val="aa"/>
              <w:rFonts w:hint="eastAsia"/>
              <w:sz w:val="18"/>
              <w:szCs w:val="18"/>
            </w:rPr>
            <w:t>页</w:t>
          </w:r>
        </w:p>
      </w:tc>
    </w:tr>
  </w:tbl>
  <w:p w14:paraId="0D7662DE" w14:textId="77777777" w:rsidR="008E216C" w:rsidRDefault="008E216C">
    <w:pPr>
      <w:pStyle w:val="a5"/>
      <w:spacing w:after="12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4EE261" w14:textId="77777777" w:rsidR="008E216C" w:rsidRDefault="008E216C">
    <w:pPr>
      <w:pStyle w:val="a5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52E829" w14:textId="77777777" w:rsidR="00752813" w:rsidRDefault="00752813">
      <w:pPr>
        <w:spacing w:before="0" w:after="0"/>
      </w:pPr>
      <w:r>
        <w:separator/>
      </w:r>
    </w:p>
  </w:footnote>
  <w:footnote w:type="continuationSeparator" w:id="0">
    <w:p w14:paraId="49DBE639" w14:textId="77777777" w:rsidR="00752813" w:rsidRDefault="00752813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jc w:val="center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2523"/>
      <w:gridCol w:w="6192"/>
    </w:tblGrid>
    <w:tr w:rsidR="008E216C" w14:paraId="49141BE4" w14:textId="77777777">
      <w:trPr>
        <w:trHeight w:val="930"/>
        <w:jc w:val="center"/>
      </w:trPr>
      <w:tc>
        <w:tcPr>
          <w:tcW w:w="2523" w:type="dxa"/>
          <w:noWrap/>
          <w:vAlign w:val="bottom"/>
        </w:tcPr>
        <w:p w14:paraId="4CD8113F" w14:textId="77777777" w:rsidR="008E216C" w:rsidRDefault="00272AF9">
          <w:pPr>
            <w:spacing w:before="0" w:after="0"/>
          </w:pPr>
          <w:r>
            <w:rPr>
              <w:rFonts w:ascii="宋体" w:hAnsi="宋体"/>
              <w:noProof/>
              <w:sz w:val="18"/>
              <w:szCs w:val="18"/>
            </w:rPr>
            <w:drawing>
              <wp:inline distT="0" distB="0" distL="114300" distR="114300" wp14:anchorId="622172D8" wp14:editId="383FAB13">
                <wp:extent cx="1201420" cy="447675"/>
                <wp:effectExtent l="0" t="0" r="17780" b="9525"/>
                <wp:docPr id="12" name="图片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图片 4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142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192" w:type="dxa"/>
          <w:noWrap/>
          <w:vAlign w:val="bottom"/>
        </w:tcPr>
        <w:p w14:paraId="181A6EAA" w14:textId="77777777" w:rsidR="008E216C" w:rsidRDefault="00272AF9">
          <w:pPr>
            <w:jc w:val="center"/>
            <w:rPr>
              <w:rFonts w:ascii="Trebuchet MS" w:hAnsi="Trebuchet MS" w:cs="Arial"/>
              <w:kern w:val="0"/>
              <w:szCs w:val="21"/>
            </w:rPr>
          </w:pPr>
          <w:r>
            <w:rPr>
              <w:rFonts w:ascii="Trebuchet MS" w:hAnsi="Trebuchet MS" w:cs="Arial"/>
              <w:kern w:val="0"/>
              <w:szCs w:val="21"/>
            </w:rPr>
            <w:t xml:space="preserve">                                </w:t>
          </w:r>
          <w:r>
            <w:rPr>
              <w:rFonts w:ascii="Trebuchet MS" w:hAnsi="Trebuchet MS" w:cs="Arial" w:hint="eastAsia"/>
              <w:kern w:val="0"/>
              <w:szCs w:val="21"/>
            </w:rPr>
            <w:t>教务产品用户管理操作手册</w:t>
          </w:r>
        </w:p>
      </w:tc>
    </w:tr>
  </w:tbl>
  <w:p w14:paraId="237ED325" w14:textId="77777777" w:rsidR="008E216C" w:rsidRDefault="008E216C">
    <w:pPr>
      <w:pStyle w:val="a6"/>
      <w:jc w:val="both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61A0C52"/>
    <w:multiLevelType w:val="multilevel"/>
    <w:tmpl w:val="461A0C52"/>
    <w:lvl w:ilvl="0">
      <w:start w:val="1"/>
      <w:numFmt w:val="decimal"/>
      <w:pStyle w:val="1"/>
      <w:lvlText w:val="%1"/>
      <w:lvlJc w:val="left"/>
      <w:pPr>
        <w:tabs>
          <w:tab w:val="left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left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left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left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left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left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left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left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left" w:pos="1584"/>
        </w:tabs>
        <w:ind w:left="1584" w:hanging="1584"/>
      </w:pPr>
    </w:lvl>
  </w:abstractNum>
  <w:num w:numId="1" w16cid:durableId="9611511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2D92"/>
    <w:rsid w:val="00004027"/>
    <w:rsid w:val="00024279"/>
    <w:rsid w:val="000407F7"/>
    <w:rsid w:val="0004351A"/>
    <w:rsid w:val="000469B7"/>
    <w:rsid w:val="00050898"/>
    <w:rsid w:val="00061885"/>
    <w:rsid w:val="0006578D"/>
    <w:rsid w:val="000A0515"/>
    <w:rsid w:val="000D1F57"/>
    <w:rsid w:val="000E66C2"/>
    <w:rsid w:val="000E7C09"/>
    <w:rsid w:val="00130319"/>
    <w:rsid w:val="00151D5B"/>
    <w:rsid w:val="001617FA"/>
    <w:rsid w:val="00171187"/>
    <w:rsid w:val="00174914"/>
    <w:rsid w:val="00183358"/>
    <w:rsid w:val="001919B9"/>
    <w:rsid w:val="001A0651"/>
    <w:rsid w:val="001A1E18"/>
    <w:rsid w:val="001A2FC4"/>
    <w:rsid w:val="001A4C12"/>
    <w:rsid w:val="001A7D43"/>
    <w:rsid w:val="001D3215"/>
    <w:rsid w:val="001E1965"/>
    <w:rsid w:val="001E3C6C"/>
    <w:rsid w:val="001E44DC"/>
    <w:rsid w:val="002064A5"/>
    <w:rsid w:val="0021268A"/>
    <w:rsid w:val="00240391"/>
    <w:rsid w:val="0024071D"/>
    <w:rsid w:val="00242829"/>
    <w:rsid w:val="00270F8A"/>
    <w:rsid w:val="00271DD6"/>
    <w:rsid w:val="00272AF9"/>
    <w:rsid w:val="00280C65"/>
    <w:rsid w:val="00290903"/>
    <w:rsid w:val="002A1202"/>
    <w:rsid w:val="002D5F84"/>
    <w:rsid w:val="002F36A3"/>
    <w:rsid w:val="00320B41"/>
    <w:rsid w:val="003359F3"/>
    <w:rsid w:val="00362D49"/>
    <w:rsid w:val="003C7977"/>
    <w:rsid w:val="003E1868"/>
    <w:rsid w:val="003F08B5"/>
    <w:rsid w:val="003F08C9"/>
    <w:rsid w:val="00404CFC"/>
    <w:rsid w:val="00406111"/>
    <w:rsid w:val="00412B6B"/>
    <w:rsid w:val="00423D61"/>
    <w:rsid w:val="00442912"/>
    <w:rsid w:val="004443E2"/>
    <w:rsid w:val="00446C0C"/>
    <w:rsid w:val="00446E22"/>
    <w:rsid w:val="0045159A"/>
    <w:rsid w:val="00455ECF"/>
    <w:rsid w:val="004660C6"/>
    <w:rsid w:val="00467910"/>
    <w:rsid w:val="004809B7"/>
    <w:rsid w:val="004854F8"/>
    <w:rsid w:val="00485592"/>
    <w:rsid w:val="0049062D"/>
    <w:rsid w:val="00495F31"/>
    <w:rsid w:val="0049759F"/>
    <w:rsid w:val="004A3FCC"/>
    <w:rsid w:val="004C537B"/>
    <w:rsid w:val="004D2249"/>
    <w:rsid w:val="004F278B"/>
    <w:rsid w:val="0050533F"/>
    <w:rsid w:val="00527A09"/>
    <w:rsid w:val="00533C4E"/>
    <w:rsid w:val="00535F48"/>
    <w:rsid w:val="00537B4E"/>
    <w:rsid w:val="00567F58"/>
    <w:rsid w:val="0058605C"/>
    <w:rsid w:val="00587F06"/>
    <w:rsid w:val="005A2D1C"/>
    <w:rsid w:val="005B3223"/>
    <w:rsid w:val="005B58AF"/>
    <w:rsid w:val="005C0858"/>
    <w:rsid w:val="005C252A"/>
    <w:rsid w:val="005E1BA5"/>
    <w:rsid w:val="005F55E0"/>
    <w:rsid w:val="00600DF5"/>
    <w:rsid w:val="0060221A"/>
    <w:rsid w:val="006174E6"/>
    <w:rsid w:val="00665AFE"/>
    <w:rsid w:val="006A0B9A"/>
    <w:rsid w:val="006D52A6"/>
    <w:rsid w:val="006F7B89"/>
    <w:rsid w:val="00704643"/>
    <w:rsid w:val="007057EE"/>
    <w:rsid w:val="00721FDB"/>
    <w:rsid w:val="00723CB7"/>
    <w:rsid w:val="00723EED"/>
    <w:rsid w:val="00752813"/>
    <w:rsid w:val="00755279"/>
    <w:rsid w:val="00760AAD"/>
    <w:rsid w:val="00761203"/>
    <w:rsid w:val="00765D4C"/>
    <w:rsid w:val="00786503"/>
    <w:rsid w:val="007931FD"/>
    <w:rsid w:val="007A6849"/>
    <w:rsid w:val="007A768F"/>
    <w:rsid w:val="007C022A"/>
    <w:rsid w:val="007C096E"/>
    <w:rsid w:val="00834E50"/>
    <w:rsid w:val="00836C9C"/>
    <w:rsid w:val="00844023"/>
    <w:rsid w:val="00850406"/>
    <w:rsid w:val="008A27E6"/>
    <w:rsid w:val="008A6D4B"/>
    <w:rsid w:val="008A7A00"/>
    <w:rsid w:val="008C2B45"/>
    <w:rsid w:val="008E216C"/>
    <w:rsid w:val="008E63CC"/>
    <w:rsid w:val="00900837"/>
    <w:rsid w:val="0096445D"/>
    <w:rsid w:val="00981272"/>
    <w:rsid w:val="00986980"/>
    <w:rsid w:val="009A5126"/>
    <w:rsid w:val="009B63D7"/>
    <w:rsid w:val="009C3D2F"/>
    <w:rsid w:val="009D784E"/>
    <w:rsid w:val="009D7AE0"/>
    <w:rsid w:val="009F4136"/>
    <w:rsid w:val="00A247F7"/>
    <w:rsid w:val="00A32309"/>
    <w:rsid w:val="00A54D95"/>
    <w:rsid w:val="00A57783"/>
    <w:rsid w:val="00AA3ECB"/>
    <w:rsid w:val="00AA70A4"/>
    <w:rsid w:val="00AE075F"/>
    <w:rsid w:val="00B21522"/>
    <w:rsid w:val="00B44B2D"/>
    <w:rsid w:val="00B80F8D"/>
    <w:rsid w:val="00B81559"/>
    <w:rsid w:val="00B97594"/>
    <w:rsid w:val="00BD244F"/>
    <w:rsid w:val="00BF26C9"/>
    <w:rsid w:val="00C33A71"/>
    <w:rsid w:val="00C40C07"/>
    <w:rsid w:val="00C42B0D"/>
    <w:rsid w:val="00C55741"/>
    <w:rsid w:val="00C70848"/>
    <w:rsid w:val="00C86B5E"/>
    <w:rsid w:val="00C91E91"/>
    <w:rsid w:val="00CC6B53"/>
    <w:rsid w:val="00CD167D"/>
    <w:rsid w:val="00CD5D09"/>
    <w:rsid w:val="00CD7450"/>
    <w:rsid w:val="00CF63D0"/>
    <w:rsid w:val="00D07D62"/>
    <w:rsid w:val="00D2720C"/>
    <w:rsid w:val="00D74EC9"/>
    <w:rsid w:val="00D871B5"/>
    <w:rsid w:val="00D90953"/>
    <w:rsid w:val="00DA189F"/>
    <w:rsid w:val="00DA628B"/>
    <w:rsid w:val="00DB1B96"/>
    <w:rsid w:val="00DB429D"/>
    <w:rsid w:val="00DB4CCF"/>
    <w:rsid w:val="00DD4906"/>
    <w:rsid w:val="00DF2D92"/>
    <w:rsid w:val="00DF38A5"/>
    <w:rsid w:val="00E04AD1"/>
    <w:rsid w:val="00E24A04"/>
    <w:rsid w:val="00E4179D"/>
    <w:rsid w:val="00E65542"/>
    <w:rsid w:val="00E90ED0"/>
    <w:rsid w:val="00EA7744"/>
    <w:rsid w:val="00ED0D14"/>
    <w:rsid w:val="00EE2E4B"/>
    <w:rsid w:val="00EF1816"/>
    <w:rsid w:val="00F07D3E"/>
    <w:rsid w:val="00F15BBF"/>
    <w:rsid w:val="00F27845"/>
    <w:rsid w:val="00F3320A"/>
    <w:rsid w:val="00F36E60"/>
    <w:rsid w:val="00F41C8D"/>
    <w:rsid w:val="00F67CC2"/>
    <w:rsid w:val="00F7157B"/>
    <w:rsid w:val="00F874BD"/>
    <w:rsid w:val="00F912DD"/>
    <w:rsid w:val="00F97409"/>
    <w:rsid w:val="00FA2672"/>
    <w:rsid w:val="00FB349F"/>
    <w:rsid w:val="00FB5368"/>
    <w:rsid w:val="00FE25F7"/>
    <w:rsid w:val="011F772E"/>
    <w:rsid w:val="01917D0D"/>
    <w:rsid w:val="019810C9"/>
    <w:rsid w:val="01E37CCD"/>
    <w:rsid w:val="01ED3AA5"/>
    <w:rsid w:val="03051107"/>
    <w:rsid w:val="035B4E01"/>
    <w:rsid w:val="04FE7CBF"/>
    <w:rsid w:val="05321067"/>
    <w:rsid w:val="05D24F78"/>
    <w:rsid w:val="05EC5143"/>
    <w:rsid w:val="06CF4A66"/>
    <w:rsid w:val="07BD2676"/>
    <w:rsid w:val="088B611C"/>
    <w:rsid w:val="09194222"/>
    <w:rsid w:val="0C25134F"/>
    <w:rsid w:val="0D514F37"/>
    <w:rsid w:val="0EC46FA0"/>
    <w:rsid w:val="0ED77E0F"/>
    <w:rsid w:val="0F7E7FB8"/>
    <w:rsid w:val="0FE11E86"/>
    <w:rsid w:val="102208F1"/>
    <w:rsid w:val="103C5F7B"/>
    <w:rsid w:val="11585C87"/>
    <w:rsid w:val="120A2FA9"/>
    <w:rsid w:val="12357FAA"/>
    <w:rsid w:val="128370DF"/>
    <w:rsid w:val="13F30D71"/>
    <w:rsid w:val="13F667A8"/>
    <w:rsid w:val="14C074EE"/>
    <w:rsid w:val="1506477D"/>
    <w:rsid w:val="15102303"/>
    <w:rsid w:val="167B1E05"/>
    <w:rsid w:val="168A3918"/>
    <w:rsid w:val="16D42DB5"/>
    <w:rsid w:val="17AF2D91"/>
    <w:rsid w:val="18FF71C1"/>
    <w:rsid w:val="19331F75"/>
    <w:rsid w:val="1A050646"/>
    <w:rsid w:val="1AE90E93"/>
    <w:rsid w:val="1AFE57D5"/>
    <w:rsid w:val="1B1C5E35"/>
    <w:rsid w:val="1B377136"/>
    <w:rsid w:val="1B4A4F10"/>
    <w:rsid w:val="1C412C92"/>
    <w:rsid w:val="1C940947"/>
    <w:rsid w:val="1CAA5136"/>
    <w:rsid w:val="1DAE52FC"/>
    <w:rsid w:val="1E8B30A4"/>
    <w:rsid w:val="1EB327F0"/>
    <w:rsid w:val="1EE44A81"/>
    <w:rsid w:val="1F527078"/>
    <w:rsid w:val="1F8B4140"/>
    <w:rsid w:val="1FB35245"/>
    <w:rsid w:val="20C702B1"/>
    <w:rsid w:val="21767E26"/>
    <w:rsid w:val="23365C18"/>
    <w:rsid w:val="24DE5F5E"/>
    <w:rsid w:val="25387FA1"/>
    <w:rsid w:val="25C94ACC"/>
    <w:rsid w:val="280567CF"/>
    <w:rsid w:val="28337F17"/>
    <w:rsid w:val="285B0868"/>
    <w:rsid w:val="286C3B2A"/>
    <w:rsid w:val="290D347D"/>
    <w:rsid w:val="29AB664F"/>
    <w:rsid w:val="2A410E21"/>
    <w:rsid w:val="2AEF456D"/>
    <w:rsid w:val="2CD87FB1"/>
    <w:rsid w:val="2D241953"/>
    <w:rsid w:val="2D5168F2"/>
    <w:rsid w:val="2D55568E"/>
    <w:rsid w:val="2DA850CF"/>
    <w:rsid w:val="2E2D5C24"/>
    <w:rsid w:val="2E765627"/>
    <w:rsid w:val="2F063030"/>
    <w:rsid w:val="2F26479C"/>
    <w:rsid w:val="2FA301FE"/>
    <w:rsid w:val="302733AD"/>
    <w:rsid w:val="30A415EF"/>
    <w:rsid w:val="313721FE"/>
    <w:rsid w:val="315A6C1E"/>
    <w:rsid w:val="317042C1"/>
    <w:rsid w:val="31C9571B"/>
    <w:rsid w:val="320C3C96"/>
    <w:rsid w:val="32F945F5"/>
    <w:rsid w:val="33560CF7"/>
    <w:rsid w:val="34D06BA0"/>
    <w:rsid w:val="34E7271A"/>
    <w:rsid w:val="35A3794B"/>
    <w:rsid w:val="35BD33CC"/>
    <w:rsid w:val="35BE5C7F"/>
    <w:rsid w:val="37BA5756"/>
    <w:rsid w:val="38724103"/>
    <w:rsid w:val="38BF681E"/>
    <w:rsid w:val="393501F5"/>
    <w:rsid w:val="39744A2C"/>
    <w:rsid w:val="399105D3"/>
    <w:rsid w:val="3ABF75E9"/>
    <w:rsid w:val="3AD40449"/>
    <w:rsid w:val="3B3F2EB1"/>
    <w:rsid w:val="3E13055B"/>
    <w:rsid w:val="3E2455EB"/>
    <w:rsid w:val="3E311AD1"/>
    <w:rsid w:val="3EF258BD"/>
    <w:rsid w:val="3EF45AFA"/>
    <w:rsid w:val="3FFA0EE2"/>
    <w:rsid w:val="41600396"/>
    <w:rsid w:val="417D68D4"/>
    <w:rsid w:val="418A3C58"/>
    <w:rsid w:val="420A6729"/>
    <w:rsid w:val="42A01F69"/>
    <w:rsid w:val="446E4B41"/>
    <w:rsid w:val="448C31CE"/>
    <w:rsid w:val="465E3C6B"/>
    <w:rsid w:val="474724E3"/>
    <w:rsid w:val="47D6169F"/>
    <w:rsid w:val="48D47691"/>
    <w:rsid w:val="4AEB5BDE"/>
    <w:rsid w:val="4B660870"/>
    <w:rsid w:val="4BDE2619"/>
    <w:rsid w:val="4C8B4EB6"/>
    <w:rsid w:val="4D6A4EFB"/>
    <w:rsid w:val="4E353B31"/>
    <w:rsid w:val="4E841EA2"/>
    <w:rsid w:val="4EEE1991"/>
    <w:rsid w:val="4F2B7C15"/>
    <w:rsid w:val="4FA643EC"/>
    <w:rsid w:val="4FC7599F"/>
    <w:rsid w:val="50243C12"/>
    <w:rsid w:val="503C6EE4"/>
    <w:rsid w:val="5236710E"/>
    <w:rsid w:val="549C60F6"/>
    <w:rsid w:val="54D638E4"/>
    <w:rsid w:val="56E9563F"/>
    <w:rsid w:val="59EF1F95"/>
    <w:rsid w:val="5A5F2128"/>
    <w:rsid w:val="5A6A658D"/>
    <w:rsid w:val="5B1736B8"/>
    <w:rsid w:val="5B461F06"/>
    <w:rsid w:val="5B540C90"/>
    <w:rsid w:val="5D804DD1"/>
    <w:rsid w:val="5DD83577"/>
    <w:rsid w:val="5DE253F4"/>
    <w:rsid w:val="5DE56E61"/>
    <w:rsid w:val="5E016C58"/>
    <w:rsid w:val="5F48056C"/>
    <w:rsid w:val="6003537F"/>
    <w:rsid w:val="60520854"/>
    <w:rsid w:val="61036117"/>
    <w:rsid w:val="621A4421"/>
    <w:rsid w:val="63264C89"/>
    <w:rsid w:val="638D1A31"/>
    <w:rsid w:val="63E65306"/>
    <w:rsid w:val="63FD62FE"/>
    <w:rsid w:val="64690849"/>
    <w:rsid w:val="64BC4DB9"/>
    <w:rsid w:val="663D4F64"/>
    <w:rsid w:val="6644311F"/>
    <w:rsid w:val="66DC74CC"/>
    <w:rsid w:val="67DD6884"/>
    <w:rsid w:val="67FF762F"/>
    <w:rsid w:val="690E26DA"/>
    <w:rsid w:val="697D02A2"/>
    <w:rsid w:val="69977FF0"/>
    <w:rsid w:val="69C84C12"/>
    <w:rsid w:val="69E8397F"/>
    <w:rsid w:val="6AB64C37"/>
    <w:rsid w:val="6AC1718A"/>
    <w:rsid w:val="6B000CB6"/>
    <w:rsid w:val="6B224D14"/>
    <w:rsid w:val="6B6202D8"/>
    <w:rsid w:val="6C681054"/>
    <w:rsid w:val="6C7F11E8"/>
    <w:rsid w:val="6CD5760D"/>
    <w:rsid w:val="6D2D4AEA"/>
    <w:rsid w:val="6E21248B"/>
    <w:rsid w:val="6F69317A"/>
    <w:rsid w:val="7060198A"/>
    <w:rsid w:val="71D37EDB"/>
    <w:rsid w:val="72033639"/>
    <w:rsid w:val="721C6D12"/>
    <w:rsid w:val="721F78D2"/>
    <w:rsid w:val="72B0203A"/>
    <w:rsid w:val="740B78D5"/>
    <w:rsid w:val="746E0241"/>
    <w:rsid w:val="747902C6"/>
    <w:rsid w:val="75702AD2"/>
    <w:rsid w:val="75AC1C74"/>
    <w:rsid w:val="75F24B09"/>
    <w:rsid w:val="76797DFC"/>
    <w:rsid w:val="769B63B0"/>
    <w:rsid w:val="77C71F75"/>
    <w:rsid w:val="794F2197"/>
    <w:rsid w:val="79AD2E5C"/>
    <w:rsid w:val="7A734A7E"/>
    <w:rsid w:val="7AB36F51"/>
    <w:rsid w:val="7BB46492"/>
    <w:rsid w:val="7BE77FDA"/>
    <w:rsid w:val="7C852C28"/>
    <w:rsid w:val="7E3B69EE"/>
    <w:rsid w:val="7E91783B"/>
    <w:rsid w:val="7F0B0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4BEB51D"/>
  <w15:docId w15:val="{192E05E2-D927-4A75-9E45-93BD831E61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before="100" w:beforeAutospacing="1" w:after="100" w:afterAutospacing="1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pageBreakBefore/>
      <w:numPr>
        <w:numId w:val="1"/>
      </w:numPr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pPr>
      <w:keepNext/>
      <w:keepLines/>
      <w:numPr>
        <w:ilvl w:val="1"/>
        <w:numId w:val="1"/>
      </w:numPr>
      <w:outlineLvl w:val="1"/>
    </w:pPr>
    <w:rPr>
      <w:b/>
      <w:bCs/>
      <w:sz w:val="32"/>
      <w:szCs w:val="32"/>
    </w:rPr>
  </w:style>
  <w:style w:type="paragraph" w:styleId="3">
    <w:name w:val="heading 3"/>
    <w:basedOn w:val="a"/>
    <w:next w:val="a"/>
    <w:qFormat/>
    <w:pPr>
      <w:keepNext/>
      <w:keepLines/>
      <w:numPr>
        <w:ilvl w:val="2"/>
        <w:numId w:val="1"/>
      </w:numPr>
      <w:outlineLvl w:val="2"/>
    </w:pPr>
    <w:rPr>
      <w:b/>
      <w:bCs/>
      <w:sz w:val="28"/>
      <w:szCs w:val="32"/>
    </w:rPr>
  </w:style>
  <w:style w:type="paragraph" w:styleId="4">
    <w:name w:val="heading 4"/>
    <w:basedOn w:val="a"/>
    <w:next w:val="a"/>
    <w:qFormat/>
    <w:pPr>
      <w:keepNext/>
      <w:keepLines/>
      <w:numPr>
        <w:ilvl w:val="3"/>
        <w:numId w:val="1"/>
      </w:numPr>
      <w:spacing w:line="376" w:lineRule="auto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pPr>
      <w:keepNext/>
      <w:keepLines/>
      <w:numPr>
        <w:ilvl w:val="4"/>
        <w:numId w:val="1"/>
      </w:numPr>
      <w:outlineLvl w:val="4"/>
    </w:pPr>
    <w:rPr>
      <w:b/>
      <w:bCs/>
      <w:szCs w:val="28"/>
    </w:rPr>
  </w:style>
  <w:style w:type="paragraph" w:styleId="6">
    <w:name w:val="heading 6"/>
    <w:basedOn w:val="a"/>
    <w:next w:val="a"/>
    <w:qFormat/>
    <w:pPr>
      <w:keepNext/>
      <w:keepLines/>
      <w:numPr>
        <w:ilvl w:val="5"/>
        <w:numId w:val="1"/>
      </w:numPr>
      <w:outlineLvl w:val="5"/>
    </w:pPr>
    <w:rPr>
      <w:b/>
      <w:bCs/>
    </w:rPr>
  </w:style>
  <w:style w:type="paragraph" w:styleId="7">
    <w:name w:val="heading 7"/>
    <w:basedOn w:val="a"/>
    <w:next w:val="a"/>
    <w:qFormat/>
    <w:pPr>
      <w:keepNext/>
      <w:keepLines/>
      <w:numPr>
        <w:ilvl w:val="6"/>
        <w:numId w:val="1"/>
      </w:numPr>
      <w:outlineLvl w:val="6"/>
    </w:pPr>
    <w:rPr>
      <w:b/>
      <w:bCs/>
    </w:rPr>
  </w:style>
  <w:style w:type="paragraph" w:styleId="8">
    <w:name w:val="heading 8"/>
    <w:basedOn w:val="a"/>
    <w:next w:val="a"/>
    <w:qFormat/>
    <w:pPr>
      <w:keepNext/>
      <w:keepLines/>
      <w:numPr>
        <w:ilvl w:val="7"/>
        <w:numId w:val="1"/>
      </w:numPr>
      <w:outlineLvl w:val="7"/>
    </w:pPr>
    <w:rPr>
      <w:b/>
    </w:rPr>
  </w:style>
  <w:style w:type="paragraph" w:styleId="9">
    <w:name w:val="heading 9"/>
    <w:basedOn w:val="a"/>
    <w:next w:val="a"/>
    <w:qFormat/>
    <w:pPr>
      <w:keepNext/>
      <w:keepLines/>
      <w:numPr>
        <w:ilvl w:val="8"/>
        <w:numId w:val="1"/>
      </w:numPr>
      <w:outlineLvl w:val="8"/>
    </w:pPr>
    <w:rPr>
      <w:b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a4"/>
    <w:rPr>
      <w:rFonts w:ascii="宋体"/>
      <w:sz w:val="18"/>
      <w:szCs w:val="18"/>
    </w:rPr>
  </w:style>
  <w:style w:type="paragraph" w:styleId="TOC3">
    <w:name w:val="toc 3"/>
    <w:basedOn w:val="a"/>
    <w:next w:val="a"/>
    <w:uiPriority w:val="39"/>
    <w:pPr>
      <w:spacing w:before="0" w:beforeAutospacing="0" w:after="0" w:afterAutospacing="0"/>
      <w:ind w:left="420"/>
      <w:jc w:val="left"/>
    </w:pPr>
    <w:rPr>
      <w:i/>
      <w:iCs/>
      <w:sz w:val="20"/>
      <w:szCs w:val="20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spacing w:before="0" w:beforeAutospacing="0" w:afterLines="50" w:after="50" w:afterAutospacing="0"/>
      <w:jc w:val="left"/>
    </w:pPr>
    <w:rPr>
      <w:sz w:val="18"/>
      <w:szCs w:val="18"/>
    </w:rPr>
  </w:style>
  <w:style w:type="paragraph" w:styleId="a6">
    <w:name w:val="header"/>
    <w:basedOn w:val="a"/>
    <w:pPr>
      <w:tabs>
        <w:tab w:val="center" w:pos="4153"/>
        <w:tab w:val="right" w:pos="8306"/>
      </w:tabs>
      <w:snapToGrid w:val="0"/>
      <w:spacing w:before="0" w:beforeAutospacing="0" w:after="0" w:afterAutospacing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pPr>
      <w:spacing w:before="120" w:beforeAutospacing="0" w:after="120" w:afterAutospacing="0"/>
      <w:jc w:val="left"/>
    </w:pPr>
    <w:rPr>
      <w:b/>
      <w:bCs/>
      <w:caps/>
      <w:sz w:val="20"/>
      <w:szCs w:val="20"/>
    </w:rPr>
  </w:style>
  <w:style w:type="paragraph" w:styleId="TOC2">
    <w:name w:val="toc 2"/>
    <w:basedOn w:val="a"/>
    <w:next w:val="a"/>
    <w:uiPriority w:val="39"/>
    <w:pPr>
      <w:spacing w:before="0" w:beforeAutospacing="0" w:after="0" w:afterAutospacing="0"/>
      <w:ind w:left="210"/>
      <w:jc w:val="left"/>
    </w:pPr>
    <w:rPr>
      <w:smallCaps/>
      <w:sz w:val="20"/>
      <w:szCs w:val="20"/>
    </w:rPr>
  </w:style>
  <w:style w:type="paragraph" w:styleId="a7">
    <w:name w:val="Title"/>
    <w:basedOn w:val="a"/>
    <w:next w:val="a"/>
    <w:link w:val="a8"/>
    <w:qFormat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table" w:styleId="a9">
    <w:name w:val="Table Grid"/>
    <w:basedOn w:val="a1"/>
    <w:pPr>
      <w:widowControl w:val="0"/>
      <w:spacing w:before="100" w:beforeAutospacing="1" w:after="100" w:afterAutospacing="1" w:line="360" w:lineRule="auto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page number"/>
    <w:basedOn w:val="a0"/>
  </w:style>
  <w:style w:type="character" w:styleId="ab">
    <w:name w:val="Hyperlink"/>
    <w:uiPriority w:val="99"/>
    <w:rPr>
      <w:color w:val="0000FF"/>
      <w:u w:val="single"/>
    </w:rPr>
  </w:style>
  <w:style w:type="character" w:customStyle="1" w:styleId="a8">
    <w:name w:val="标题 字符"/>
    <w:link w:val="a7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a4">
    <w:name w:val="文档结构图 字符"/>
    <w:link w:val="a3"/>
    <w:rPr>
      <w:rFonts w:ascii="宋体"/>
      <w:kern w:val="2"/>
      <w:sz w:val="18"/>
      <w:szCs w:val="18"/>
    </w:rPr>
  </w:style>
  <w:style w:type="character" w:customStyle="1" w:styleId="StyleItalicBlue">
    <w:name w:val="Style Italic Blue"/>
    <w:rPr>
      <w:iCs/>
      <w:color w:val="0000FF"/>
    </w:rPr>
  </w:style>
  <w:style w:type="paragraph" w:customStyle="1" w:styleId="StyleItalicBlueLeft074cm">
    <w:name w:val="Style Italic Blue Left:  0.74 cm"/>
    <w:basedOn w:val="a"/>
    <w:pPr>
      <w:spacing w:before="0" w:beforeAutospacing="0" w:after="0" w:afterAutospacing="0"/>
      <w:ind w:left="420"/>
    </w:pPr>
    <w:rPr>
      <w:rFonts w:cs="宋体"/>
      <w:iCs/>
      <w:color w:val="0000FF"/>
      <w:szCs w:val="20"/>
    </w:rPr>
  </w:style>
  <w:style w:type="paragraph" w:customStyle="1" w:styleId="ac">
    <w:basedOn w:val="1"/>
    <w:next w:val="a"/>
    <w:uiPriority w:val="39"/>
    <w:unhideWhenUsed/>
    <w:qFormat/>
    <w:pPr>
      <w:pageBreakBefore w:val="0"/>
      <w:widowControl/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d">
    <w:name w:val="规范正文"/>
    <w:basedOn w:val="a"/>
    <w:pPr>
      <w:adjustRightInd w:val="0"/>
      <w:spacing w:before="0" w:beforeAutospacing="0" w:after="0" w:afterAutospacing="0" w:line="360" w:lineRule="auto"/>
      <w:ind w:left="480"/>
      <w:textAlignment w:val="baseline"/>
    </w:pPr>
    <w:rPr>
      <w:kern w:val="0"/>
      <w:sz w:val="24"/>
      <w:szCs w:val="20"/>
    </w:rPr>
  </w:style>
  <w:style w:type="paragraph" w:customStyle="1" w:styleId="Char">
    <w:name w:val="Char"/>
    <w:basedOn w:val="a"/>
    <w:pPr>
      <w:spacing w:before="0" w:beforeAutospacing="0" w:after="0" w:afterAutospacing="0"/>
    </w:pPr>
  </w:style>
  <w:style w:type="paragraph" w:customStyle="1" w:styleId="ae">
    <w:name w:val="图示描述"/>
    <w:basedOn w:val="a"/>
    <w:pPr>
      <w:jc w:val="center"/>
    </w:pPr>
    <w:rPr>
      <w:rFonts w:cs="宋体"/>
      <w:b/>
      <w:bCs/>
      <w:sz w:val="18"/>
      <w:szCs w:val="20"/>
    </w:rPr>
  </w:style>
  <w:style w:type="paragraph" w:customStyle="1" w:styleId="af">
    <w:name w:val="首页标题"/>
    <w:basedOn w:val="a"/>
    <w:pPr>
      <w:jc w:val="center"/>
    </w:pPr>
    <w:rPr>
      <w:rFonts w:ascii="宋体" w:hAnsi="宋体" w:cs="宋体"/>
      <w:b/>
      <w:bCs/>
      <w:sz w:val="44"/>
      <w:szCs w:val="20"/>
    </w:rPr>
  </w:style>
  <w:style w:type="paragraph" w:customStyle="1" w:styleId="af0">
    <w:name w:val="表内容"/>
    <w:rPr>
      <w:rFonts w:ascii="宋体"/>
      <w:kern w:val="21"/>
      <w:sz w:val="24"/>
      <w:szCs w:val="24"/>
    </w:rPr>
  </w:style>
  <w:style w:type="paragraph" w:customStyle="1" w:styleId="StyleItalicBlueFirstline2ch">
    <w:name w:val="Style Italic Blue First line:  2 ch"/>
    <w:basedOn w:val="a"/>
    <w:pPr>
      <w:spacing w:before="0" w:beforeAutospacing="0" w:after="0" w:afterAutospacing="0"/>
      <w:ind w:firstLineChars="200" w:firstLine="420"/>
    </w:pPr>
    <w:rPr>
      <w:rFonts w:cs="宋体"/>
      <w:iCs/>
      <w:color w:val="0000FF"/>
      <w:szCs w:val="20"/>
    </w:rPr>
  </w:style>
  <w:style w:type="paragraph" w:styleId="af1">
    <w:name w:val="List Paragraph"/>
    <w:basedOn w:val="a"/>
    <w:link w:val="af2"/>
    <w:uiPriority w:val="34"/>
    <w:qFormat/>
    <w:rsid w:val="00467910"/>
    <w:pPr>
      <w:spacing w:before="0" w:beforeAutospacing="0" w:after="0" w:afterAutospacing="0"/>
      <w:ind w:firstLineChars="200" w:firstLine="420"/>
    </w:pPr>
    <w:rPr>
      <w:rFonts w:asciiTheme="minorHAnsi" w:eastAsiaTheme="minorEastAsia" w:hAnsiTheme="minorHAnsi" w:cstheme="minorBidi"/>
      <w:szCs w:val="22"/>
    </w:rPr>
  </w:style>
  <w:style w:type="character" w:customStyle="1" w:styleId="af2">
    <w:name w:val="列表段落 字符"/>
    <w:basedOn w:val="a0"/>
    <w:link w:val="af1"/>
    <w:uiPriority w:val="34"/>
    <w:rsid w:val="00467910"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3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&#37197;&#32622;&#31649;&#29702;\&#36136;&#37327;&#37096;&#24037;&#20316;&#21306;\&#30446;&#26631;&#24037;&#20316;&#21306;\2008&#36136;&#37327;&#20307;&#31995;&#25991;&#20214;&#21319;&#32423;\&#32534;&#21046;&#24037;&#20316;\&#27169;&#26495;&#35268;&#33539;\Word&#25991;&#26723;&#27169;&#29256;&#65288;V1.4.0&#65289;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Word文档模版（V1.4.0）</Template>
  <TotalTime>0</TotalTime>
  <Pages>13</Pages>
  <Words>175</Words>
  <Characters>1000</Characters>
  <Application>Microsoft Office Word</Application>
  <DocSecurity>0</DocSecurity>
  <Lines>8</Lines>
  <Paragraphs>2</Paragraphs>
  <ScaleCrop>false</ScaleCrop>
  <Company>wiscom</Company>
  <LinksUpToDate>false</LinksUpToDate>
  <CharactersWithSpaces>1173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〔 项目名称 〕</dc:title>
  <dc:creator>User</dc:creator>
  <cp:lastModifiedBy>健 俞</cp:lastModifiedBy>
  <cp:revision>2</cp:revision>
  <dcterms:created xsi:type="dcterms:W3CDTF">2024-06-24T01:03:00Z</dcterms:created>
  <dcterms:modified xsi:type="dcterms:W3CDTF">2024-06-24T01:03:00Z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1D803C265A2449F9A94D6DB4A284E06D</vt:lpwstr>
  </property>
</Properties>
</file>